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AC007" w14:textId="77777777" w:rsidR="005C72F0" w:rsidRDefault="005C72F0" w:rsidP="005C72F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Dionysius CLAYMOND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49E59ED0" w14:textId="77777777" w:rsidR="005C72F0" w:rsidRDefault="005C72F0" w:rsidP="005C7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Cornhill Ward, London.</w:t>
      </w:r>
    </w:p>
    <w:p w14:paraId="090A7C57" w14:textId="77777777" w:rsidR="005C72F0" w:rsidRDefault="005C72F0" w:rsidP="005C72F0">
      <w:pPr>
        <w:pStyle w:val="NoSpacing"/>
        <w:rPr>
          <w:rFonts w:cs="Times New Roman"/>
          <w:szCs w:val="24"/>
        </w:rPr>
      </w:pPr>
    </w:p>
    <w:p w14:paraId="7250C2DC" w14:textId="77777777" w:rsidR="005C72F0" w:rsidRDefault="005C72F0" w:rsidP="005C72F0">
      <w:pPr>
        <w:pStyle w:val="NoSpacing"/>
        <w:rPr>
          <w:rFonts w:cs="Times New Roman"/>
          <w:szCs w:val="24"/>
        </w:rPr>
      </w:pPr>
    </w:p>
    <w:p w14:paraId="1F50670A" w14:textId="77777777" w:rsidR="005C72F0" w:rsidRDefault="005C72F0" w:rsidP="005C72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Jun.1457</w:t>
      </w:r>
      <w:r>
        <w:rPr>
          <w:rFonts w:cs="Times New Roman"/>
          <w:szCs w:val="24"/>
        </w:rPr>
        <w:tab/>
        <w:t>He was elected one of the constables.</w:t>
      </w:r>
    </w:p>
    <w:p w14:paraId="6A8D9A82" w14:textId="77777777" w:rsidR="005C72F0" w:rsidRDefault="005C72F0" w:rsidP="005C72F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56D700D" w14:textId="77777777" w:rsidR="005C72F0" w:rsidRDefault="005C72F0" w:rsidP="005C72F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6270821B" w14:textId="77777777" w:rsidR="005C72F0" w:rsidRDefault="005C72F0" w:rsidP="005C72F0">
      <w:pPr>
        <w:pStyle w:val="NoSpacing"/>
        <w:rPr>
          <w:rFonts w:eastAsia="Times New Roman" w:cs="Times New Roman"/>
          <w:szCs w:val="24"/>
        </w:rPr>
      </w:pPr>
    </w:p>
    <w:p w14:paraId="113C286B" w14:textId="77777777" w:rsidR="005C72F0" w:rsidRDefault="005C72F0" w:rsidP="005C72F0">
      <w:pPr>
        <w:pStyle w:val="NoSpacing"/>
        <w:rPr>
          <w:rFonts w:eastAsia="Times New Roman" w:cs="Times New Roman"/>
          <w:szCs w:val="24"/>
        </w:rPr>
      </w:pPr>
    </w:p>
    <w:p w14:paraId="4BE745D8" w14:textId="77777777" w:rsidR="005C72F0" w:rsidRDefault="005C72F0" w:rsidP="005C7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October 2023</w:t>
      </w:r>
    </w:p>
    <w:p w14:paraId="63855D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F3971" w14:textId="77777777" w:rsidR="005C72F0" w:rsidRDefault="005C72F0" w:rsidP="009139A6">
      <w:r>
        <w:separator/>
      </w:r>
    </w:p>
  </w:endnote>
  <w:endnote w:type="continuationSeparator" w:id="0">
    <w:p w14:paraId="7415CD2F" w14:textId="77777777" w:rsidR="005C72F0" w:rsidRDefault="005C72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B2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16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EF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663D" w14:textId="77777777" w:rsidR="005C72F0" w:rsidRDefault="005C72F0" w:rsidP="009139A6">
      <w:r>
        <w:separator/>
      </w:r>
    </w:p>
  </w:footnote>
  <w:footnote w:type="continuationSeparator" w:id="0">
    <w:p w14:paraId="0466AB08" w14:textId="77777777" w:rsidR="005C72F0" w:rsidRDefault="005C72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B7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7D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4E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2F0"/>
    <w:rsid w:val="000666E0"/>
    <w:rsid w:val="002510B7"/>
    <w:rsid w:val="005C130B"/>
    <w:rsid w:val="005C72F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0AC3A"/>
  <w15:chartTrackingRefBased/>
  <w15:docId w15:val="{B6269C5C-33C4-4BAE-9141-70B642FB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2023-10-28T18:57:00Z</dcterms:created>
  <dcterms:modified xsi:type="dcterms:W3CDTF">2023-10-28T18:58:00Z</dcterms:modified>
</cp:coreProperties>
</file>